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36B62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MARTEN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C0B4200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Chichester, Sussex. Yeoman.</w:t>
      </w:r>
    </w:p>
    <w:p w14:paraId="06EFF692" w14:textId="77777777" w:rsidR="00253F53" w:rsidRDefault="00253F53" w:rsidP="00253F53">
      <w:pPr>
        <w:pStyle w:val="NoSpacing"/>
        <w:rPr>
          <w:rFonts w:cs="Times New Roman"/>
          <w:szCs w:val="24"/>
        </w:rPr>
      </w:pPr>
    </w:p>
    <w:p w14:paraId="3ED304F3" w14:textId="77777777" w:rsidR="00253F53" w:rsidRDefault="00253F53" w:rsidP="00253F53">
      <w:pPr>
        <w:pStyle w:val="NoSpacing"/>
        <w:rPr>
          <w:rFonts w:cs="Times New Roman"/>
          <w:szCs w:val="24"/>
        </w:rPr>
      </w:pPr>
    </w:p>
    <w:p w14:paraId="4071A3D0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Purchas of London, merchant(q.v.), brought a plaint of debt against</w:t>
      </w:r>
    </w:p>
    <w:p w14:paraId="62A62B9E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three others.</w:t>
      </w:r>
    </w:p>
    <w:p w14:paraId="1BE42A10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B2E5D3D" w14:textId="77777777" w:rsidR="00253F53" w:rsidRDefault="00253F53" w:rsidP="00253F53">
      <w:pPr>
        <w:pStyle w:val="NoSpacing"/>
        <w:rPr>
          <w:rFonts w:cs="Times New Roman"/>
          <w:szCs w:val="24"/>
        </w:rPr>
      </w:pPr>
    </w:p>
    <w:p w14:paraId="5CBBB431" w14:textId="77777777" w:rsidR="00253F53" w:rsidRDefault="00253F53" w:rsidP="00253F53">
      <w:pPr>
        <w:pStyle w:val="NoSpacing"/>
        <w:rPr>
          <w:rFonts w:cs="Times New Roman"/>
          <w:szCs w:val="24"/>
        </w:rPr>
      </w:pPr>
    </w:p>
    <w:p w14:paraId="27FC9D22" w14:textId="77777777" w:rsidR="00253F53" w:rsidRDefault="00253F53" w:rsidP="00253F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2023</w:t>
      </w:r>
    </w:p>
    <w:p w14:paraId="167CDD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B022" w14:textId="77777777" w:rsidR="00253F53" w:rsidRDefault="00253F53" w:rsidP="009139A6">
      <w:r>
        <w:separator/>
      </w:r>
    </w:p>
  </w:endnote>
  <w:endnote w:type="continuationSeparator" w:id="0">
    <w:p w14:paraId="4F59B45B" w14:textId="77777777" w:rsidR="00253F53" w:rsidRDefault="00253F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085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F2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97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E837B" w14:textId="77777777" w:rsidR="00253F53" w:rsidRDefault="00253F53" w:rsidP="009139A6">
      <w:r>
        <w:separator/>
      </w:r>
    </w:p>
  </w:footnote>
  <w:footnote w:type="continuationSeparator" w:id="0">
    <w:p w14:paraId="373EBABD" w14:textId="77777777" w:rsidR="00253F53" w:rsidRDefault="00253F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281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E8D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85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F53"/>
    <w:rsid w:val="000666E0"/>
    <w:rsid w:val="002510B7"/>
    <w:rsid w:val="00253F5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1A3BB"/>
  <w15:chartTrackingRefBased/>
  <w15:docId w15:val="{9396FE2D-BF62-4D43-853D-0314242C6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3F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2023-06-08T20:30:00Z</dcterms:created>
  <dcterms:modified xsi:type="dcterms:W3CDTF">2023-06-08T20:30:00Z</dcterms:modified>
</cp:coreProperties>
</file>